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A6869" w14:textId="41388C74" w:rsidR="001B09C2" w:rsidRDefault="001B09C2" w:rsidP="001B09C2">
      <w:pPr>
        <w:pStyle w:val="NoSpacing"/>
      </w:pPr>
      <w:r>
        <w:rPr>
          <w:u w:val="single"/>
        </w:rPr>
        <w:t>Robert KILHAM</w:t>
      </w:r>
      <w:r>
        <w:t xml:space="preserve">        </w:t>
      </w:r>
      <w:r>
        <w:t>(fl.1</w:t>
      </w:r>
      <w:r>
        <w:t>454-64)</w:t>
      </w:r>
    </w:p>
    <w:p w14:paraId="6BF4853E" w14:textId="04A170D2" w:rsidR="001B09C2" w:rsidRDefault="001B09C2" w:rsidP="001B09C2">
      <w:pPr>
        <w:pStyle w:val="NoSpacing"/>
      </w:pPr>
      <w:r>
        <w:t>Canon and Chancellor of Bridlington.</w:t>
      </w:r>
    </w:p>
    <w:p w14:paraId="1EA89A87" w14:textId="77777777" w:rsidR="001B09C2" w:rsidRDefault="001B09C2" w:rsidP="001B09C2">
      <w:pPr>
        <w:pStyle w:val="NoSpacing"/>
      </w:pPr>
    </w:p>
    <w:p w14:paraId="453D0263" w14:textId="77777777" w:rsidR="001B09C2" w:rsidRDefault="001B09C2" w:rsidP="001B09C2">
      <w:pPr>
        <w:pStyle w:val="NoSpacing"/>
      </w:pPr>
    </w:p>
    <w:p w14:paraId="50916588" w14:textId="6B496447" w:rsidR="001B09C2" w:rsidRDefault="001B09C2" w:rsidP="001B09C2">
      <w:pPr>
        <w:pStyle w:val="NoSpacing"/>
      </w:pPr>
      <w:r>
        <w:tab/>
        <w:t>1</w:t>
      </w:r>
      <w:r>
        <w:t>454</w:t>
      </w:r>
      <w:r>
        <w:tab/>
        <w:t>He became Vicar</w:t>
      </w:r>
      <w:r>
        <w:t xml:space="preserve"> of Scarborough.</w:t>
      </w:r>
      <w:bookmarkStart w:id="0" w:name="_GoBack"/>
      <w:bookmarkEnd w:id="0"/>
      <w:r>
        <w:t xml:space="preserve"> </w:t>
      </w:r>
    </w:p>
    <w:p w14:paraId="74F0FCE0" w14:textId="77777777" w:rsidR="001B09C2" w:rsidRDefault="001B09C2" w:rsidP="001B09C2">
      <w:pPr>
        <w:pStyle w:val="NoSpacing"/>
      </w:pPr>
      <w:r>
        <w:tab/>
      </w:r>
      <w:r>
        <w:tab/>
        <w:t>(from information in the church)</w:t>
      </w:r>
    </w:p>
    <w:p w14:paraId="5C2221D9" w14:textId="77777777" w:rsidR="001B09C2" w:rsidRDefault="001B09C2" w:rsidP="001B09C2">
      <w:pPr>
        <w:pStyle w:val="NoSpacing"/>
      </w:pPr>
    </w:p>
    <w:p w14:paraId="24796111" w14:textId="77777777" w:rsidR="001B09C2" w:rsidRDefault="001B09C2" w:rsidP="001B09C2">
      <w:pPr>
        <w:pStyle w:val="NoSpacing"/>
      </w:pPr>
    </w:p>
    <w:p w14:paraId="5F8D9DD8" w14:textId="77777777" w:rsidR="001B09C2" w:rsidRPr="00C15C08" w:rsidRDefault="001B09C2" w:rsidP="001B09C2">
      <w:pPr>
        <w:pStyle w:val="NoSpacing"/>
      </w:pPr>
      <w:r>
        <w:t>4 March 2020</w:t>
      </w:r>
    </w:p>
    <w:p w14:paraId="0B66A41E" w14:textId="56ED4B0C" w:rsidR="006B2F86" w:rsidRPr="001B09C2" w:rsidRDefault="001B09C2" w:rsidP="00E71FC3">
      <w:pPr>
        <w:pStyle w:val="NoSpacing"/>
      </w:pPr>
    </w:p>
    <w:sectPr w:rsidR="006B2F86" w:rsidRPr="001B09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6AF6B" w14:textId="77777777" w:rsidR="001B09C2" w:rsidRDefault="001B09C2" w:rsidP="00E71FC3">
      <w:pPr>
        <w:spacing w:after="0" w:line="240" w:lineRule="auto"/>
      </w:pPr>
      <w:r>
        <w:separator/>
      </w:r>
    </w:p>
  </w:endnote>
  <w:endnote w:type="continuationSeparator" w:id="0">
    <w:p w14:paraId="0A300378" w14:textId="77777777" w:rsidR="001B09C2" w:rsidRDefault="001B09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C553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2D821" w14:textId="77777777" w:rsidR="001B09C2" w:rsidRDefault="001B09C2" w:rsidP="00E71FC3">
      <w:pPr>
        <w:spacing w:after="0" w:line="240" w:lineRule="auto"/>
      </w:pPr>
      <w:r>
        <w:separator/>
      </w:r>
    </w:p>
  </w:footnote>
  <w:footnote w:type="continuationSeparator" w:id="0">
    <w:p w14:paraId="6A773669" w14:textId="77777777" w:rsidR="001B09C2" w:rsidRDefault="001B09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C2"/>
    <w:rsid w:val="001A7C09"/>
    <w:rsid w:val="001B09C2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A76DD"/>
  <w15:chartTrackingRefBased/>
  <w15:docId w15:val="{6DCD4D70-2F22-4876-B3CC-BF39084E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2020-03-04T19:49:00Z</dcterms:created>
  <dcterms:modified xsi:type="dcterms:W3CDTF">2020-03-04T19:51:00Z</dcterms:modified>
</cp:coreProperties>
</file>